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94106" w14:textId="77777777" w:rsidR="00E56E19" w:rsidRDefault="00E56E19" w:rsidP="00E56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HERVY (</w:t>
      </w:r>
      <w:proofErr w:type="gramStart"/>
      <w:r>
        <w:rPr>
          <w:rFonts w:ascii="Times New Roman" w:hAnsi="Times New Roman" w:cs="Times New Roman"/>
          <w:u w:val="single"/>
        </w:rPr>
        <w:t>HERNY)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00403277" w14:textId="77777777" w:rsidR="00E56E19" w:rsidRDefault="00E56E19" w:rsidP="00E56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St.Satmole</w:t>
      </w:r>
      <w:proofErr w:type="spellEnd"/>
      <w:proofErr w:type="gramEnd"/>
      <w:r>
        <w:rPr>
          <w:rFonts w:ascii="Times New Roman" w:hAnsi="Times New Roman" w:cs="Times New Roman"/>
        </w:rPr>
        <w:t xml:space="preserve"> outside the East Gate of Exeter. Chaplain.</w:t>
      </w:r>
    </w:p>
    <w:p w14:paraId="39DCA3F2" w14:textId="77777777" w:rsidR="00E56E19" w:rsidRDefault="00E56E19" w:rsidP="00E56E19">
      <w:pPr>
        <w:rPr>
          <w:rFonts w:ascii="Times New Roman" w:hAnsi="Times New Roman" w:cs="Times New Roman"/>
        </w:rPr>
      </w:pPr>
    </w:p>
    <w:p w14:paraId="608A54E7" w14:textId="77777777" w:rsidR="00E56E19" w:rsidRDefault="00E56E19" w:rsidP="00E56E19">
      <w:pPr>
        <w:rPr>
          <w:rFonts w:ascii="Times New Roman" w:hAnsi="Times New Roman" w:cs="Times New Roman"/>
        </w:rPr>
      </w:pPr>
    </w:p>
    <w:p w14:paraId="35E80FEA" w14:textId="77777777" w:rsidR="00E56E19" w:rsidRDefault="00E56E19" w:rsidP="00E56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Mortymer</w:t>
      </w:r>
      <w:proofErr w:type="spellEnd"/>
      <w:r>
        <w:rPr>
          <w:rFonts w:ascii="Times New Roman" w:hAnsi="Times New Roman" w:cs="Times New Roman"/>
        </w:rPr>
        <w:t>, chaplain(q.v.), brought a plaint of debt against him.</w:t>
      </w:r>
    </w:p>
    <w:p w14:paraId="22B7505D" w14:textId="77777777" w:rsidR="00E56E19" w:rsidRDefault="00E56E19" w:rsidP="00E56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D92B6C8" w14:textId="77777777" w:rsidR="00E56E19" w:rsidRDefault="00E56E19" w:rsidP="00E56E19">
      <w:pPr>
        <w:rPr>
          <w:rFonts w:ascii="Times New Roman" w:hAnsi="Times New Roman" w:cs="Times New Roman"/>
        </w:rPr>
      </w:pPr>
    </w:p>
    <w:p w14:paraId="307AFCEF" w14:textId="77777777" w:rsidR="00E56E19" w:rsidRDefault="00E56E19" w:rsidP="00E56E19">
      <w:pPr>
        <w:rPr>
          <w:rFonts w:ascii="Times New Roman" w:hAnsi="Times New Roman" w:cs="Times New Roman"/>
        </w:rPr>
      </w:pPr>
    </w:p>
    <w:p w14:paraId="7946346A" w14:textId="77777777" w:rsidR="00E56E19" w:rsidRDefault="00E56E19" w:rsidP="00E56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2018</w:t>
      </w:r>
    </w:p>
    <w:p w14:paraId="1555AD50" w14:textId="77777777" w:rsidR="006B2F86" w:rsidRPr="00E71FC3" w:rsidRDefault="00E56E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399C2" w14:textId="77777777" w:rsidR="00E56E19" w:rsidRDefault="00E56E19" w:rsidP="00E71FC3">
      <w:r>
        <w:separator/>
      </w:r>
    </w:p>
  </w:endnote>
  <w:endnote w:type="continuationSeparator" w:id="0">
    <w:p w14:paraId="5E4201B0" w14:textId="77777777" w:rsidR="00E56E19" w:rsidRDefault="00E56E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CBF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D6D5A" w14:textId="77777777" w:rsidR="00E56E19" w:rsidRDefault="00E56E19" w:rsidP="00E71FC3">
      <w:r>
        <w:separator/>
      </w:r>
    </w:p>
  </w:footnote>
  <w:footnote w:type="continuationSeparator" w:id="0">
    <w:p w14:paraId="4C7CBB71" w14:textId="77777777" w:rsidR="00E56E19" w:rsidRDefault="00E56E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19"/>
    <w:rsid w:val="001A7C09"/>
    <w:rsid w:val="00577BD5"/>
    <w:rsid w:val="00656CBA"/>
    <w:rsid w:val="006A1F77"/>
    <w:rsid w:val="00733BE7"/>
    <w:rsid w:val="00AB52E8"/>
    <w:rsid w:val="00B16D3F"/>
    <w:rsid w:val="00BB41AC"/>
    <w:rsid w:val="00E56E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5F417"/>
  <w15:chartTrackingRefBased/>
  <w15:docId w15:val="{709BA6C0-A6B6-4768-BEE0-692F59B5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6E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2018-07-16T20:25:00Z</dcterms:created>
  <dcterms:modified xsi:type="dcterms:W3CDTF">2018-07-16T20:26:00Z</dcterms:modified>
</cp:coreProperties>
</file>